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23F" w:rsidRDefault="00D9323F" w:rsidP="00D9323F">
      <w:pPr>
        <w:pBdr>
          <w:bottom w:val="single" w:sz="4" w:space="1" w:color="auto"/>
        </w:pBdr>
        <w:spacing w:before="240" w:after="240"/>
        <w:jc w:val="center"/>
        <w:rPr>
          <w:sz w:val="36"/>
        </w:rPr>
      </w:pPr>
      <w:r>
        <w:rPr>
          <w:sz w:val="36"/>
        </w:rPr>
        <w:t>IT Training</w:t>
      </w:r>
    </w:p>
    <w:p w:rsidR="00D9323F" w:rsidRDefault="00D9323F" w:rsidP="00D9323F">
      <w:pPr>
        <w:pStyle w:val="Heading2"/>
        <w:rPr>
          <w:sz w:val="32"/>
        </w:rPr>
      </w:pPr>
      <w:r>
        <w:rPr>
          <w:sz w:val="32"/>
        </w:rPr>
        <w:br/>
        <w:t>Training Course Specification</w:t>
      </w:r>
    </w:p>
    <w:p w:rsidR="00574A31" w:rsidRDefault="00574A31" w:rsidP="00574A31">
      <w:pPr>
        <w:rPr>
          <w:sz w:val="24"/>
        </w:rPr>
      </w:pPr>
    </w:p>
    <w:p w:rsidR="00574A31" w:rsidRDefault="00574A31" w:rsidP="00D9323F">
      <w:pPr>
        <w:spacing w:after="360"/>
        <w:ind w:firstLine="720"/>
        <w:rPr>
          <w:b/>
          <w:sz w:val="28"/>
          <w:u w:val="single"/>
        </w:rPr>
      </w:pPr>
      <w:r>
        <w:rPr>
          <w:b/>
          <w:sz w:val="28"/>
        </w:rPr>
        <w:t xml:space="preserve">Course: </w:t>
      </w:r>
      <w:r>
        <w:rPr>
          <w:b/>
          <w:sz w:val="28"/>
        </w:rPr>
        <w:tab/>
      </w:r>
      <w:fldSimple w:instr=" SUBJECT  \* MERGEFORMAT ">
        <w:r>
          <w:rPr>
            <w:b/>
            <w:sz w:val="28"/>
            <w:u w:val="single"/>
          </w:rPr>
          <w:t>Windows 8 Advanced</w:t>
        </w:r>
      </w:fldSimple>
    </w:p>
    <w:p w:rsidR="00574A31" w:rsidRDefault="00574A31" w:rsidP="00D9323F">
      <w:pPr>
        <w:spacing w:after="360"/>
        <w:ind w:firstLine="720"/>
        <w:rPr>
          <w:b/>
          <w:sz w:val="28"/>
        </w:rPr>
      </w:pPr>
      <w:r>
        <w:rPr>
          <w:b/>
          <w:sz w:val="28"/>
        </w:rPr>
        <w:t>Duration:</w:t>
      </w:r>
      <w:r>
        <w:rPr>
          <w:b/>
          <w:sz w:val="28"/>
        </w:rPr>
        <w:tab/>
      </w:r>
      <w:fldSimple w:instr=" KEYWORDS  \* MERGEFORMAT ">
        <w:r>
          <w:rPr>
            <w:b/>
            <w:sz w:val="28"/>
          </w:rPr>
          <w:t>One-Day</w:t>
        </w:r>
      </w:fldSimple>
    </w:p>
    <w:p w:rsidR="00D9323F" w:rsidRDefault="00D9323F" w:rsidP="00D9323F">
      <w:pPr>
        <w:spacing w:after="360"/>
        <w:ind w:firstLine="720"/>
        <w:rPr>
          <w:b/>
          <w:sz w:val="28"/>
        </w:rPr>
      </w:pPr>
    </w:p>
    <w:p w:rsidR="00574A31" w:rsidRDefault="00574A31" w:rsidP="00574A31">
      <w:pPr>
        <w:tabs>
          <w:tab w:val="left" w:pos="2835"/>
        </w:tabs>
        <w:ind w:left="2835" w:hanging="2835"/>
      </w:pPr>
      <w:r w:rsidRPr="00D75273">
        <w:rPr>
          <w:b/>
        </w:rPr>
        <w:t>COURSE OBJECTIVES:</w:t>
      </w:r>
      <w:r w:rsidRPr="00D75273">
        <w:tab/>
        <w:t xml:space="preserve">To get delegates to the point where they are comfortable with the advanced features of the </w:t>
      </w:r>
      <w:r>
        <w:t>Windows 8</w:t>
      </w:r>
      <w:r w:rsidRPr="00D75273">
        <w:t xml:space="preserve"> PC operating system. The course covers standard network concepts, system and network troubleshooting and effectively </w:t>
      </w:r>
      <w:r>
        <w:t>-</w:t>
      </w:r>
      <w:r w:rsidRPr="00D75273">
        <w:t xml:space="preserve"> Windows ‘system support’.</w:t>
      </w:r>
    </w:p>
    <w:p w:rsidR="00574A31" w:rsidRDefault="00574A31" w:rsidP="00574A31">
      <w:pPr>
        <w:tabs>
          <w:tab w:val="left" w:pos="2835"/>
        </w:tabs>
        <w:ind w:left="2835" w:hanging="2835"/>
      </w:pPr>
    </w:p>
    <w:p w:rsidR="00574A31" w:rsidRDefault="00574A31" w:rsidP="00574A31">
      <w:pPr>
        <w:tabs>
          <w:tab w:val="left" w:pos="2835"/>
        </w:tabs>
        <w:ind w:left="2835" w:hanging="2835"/>
      </w:pPr>
      <w:r w:rsidRPr="00D75273">
        <w:rPr>
          <w:b/>
        </w:rPr>
        <w:t>WHO SHOULD ATTEND:</w:t>
      </w:r>
      <w:r w:rsidRPr="00D75273">
        <w:tab/>
        <w:t xml:space="preserve">Anyone wishing to customize, network and take full advantage of the </w:t>
      </w:r>
      <w:r>
        <w:t>Windows 8</w:t>
      </w:r>
      <w:r w:rsidRPr="00D75273">
        <w:t xml:space="preserve"> features.</w:t>
      </w:r>
    </w:p>
    <w:p w:rsidR="00574A31" w:rsidRDefault="00574A31" w:rsidP="00574A31">
      <w:pPr>
        <w:tabs>
          <w:tab w:val="left" w:pos="2835"/>
        </w:tabs>
        <w:ind w:left="2835" w:hanging="2835"/>
      </w:pPr>
    </w:p>
    <w:p w:rsidR="00574A31" w:rsidRDefault="00574A31" w:rsidP="00574A31">
      <w:pPr>
        <w:tabs>
          <w:tab w:val="left" w:pos="2835"/>
        </w:tabs>
        <w:ind w:left="2835" w:hanging="2835"/>
      </w:pPr>
      <w:r w:rsidRPr="00D75273">
        <w:rPr>
          <w:b/>
        </w:rPr>
        <w:t>EXPERIENCE NEEDED:</w:t>
      </w:r>
      <w:r w:rsidRPr="00D75273">
        <w:tab/>
        <w:t xml:space="preserve">No experience of networking or system support is required but delegates should be crystal clear on the normal aspects of </w:t>
      </w:r>
      <w:r>
        <w:t>Windows 8</w:t>
      </w:r>
      <w:r w:rsidRPr="00D75273">
        <w:t xml:space="preserve"> use, including file management. Delegates will ideally be familiar with the basic concepts of PC hardware and </w:t>
      </w:r>
      <w:proofErr w:type="gramStart"/>
      <w:r w:rsidRPr="00D75273">
        <w:t>a knowledge</w:t>
      </w:r>
      <w:proofErr w:type="gramEnd"/>
      <w:r w:rsidRPr="00D75273">
        <w:t xml:space="preserve"> of file type principles would be beneficial.</w:t>
      </w:r>
    </w:p>
    <w:p w:rsidR="00574A31" w:rsidRDefault="00574A31">
      <w:pPr>
        <w:rPr>
          <w:rFonts w:ascii="Gill Sans" w:hAnsi="Gill Sans"/>
          <w:sz w:val="36"/>
        </w:rPr>
      </w:pPr>
      <w:r>
        <w:br w:type="page"/>
      </w:r>
    </w:p>
    <w:tbl>
      <w:tblPr>
        <w:tblW w:w="9356" w:type="dxa"/>
        <w:tblInd w:w="-459" w:type="dxa"/>
        <w:tblBorders>
          <w:bottom w:val="single" w:sz="4" w:space="0" w:color="auto"/>
        </w:tblBorders>
        <w:tblLayout w:type="fixed"/>
        <w:tblLook w:val="0000"/>
      </w:tblPr>
      <w:tblGrid>
        <w:gridCol w:w="4678"/>
        <w:gridCol w:w="4678"/>
      </w:tblGrid>
      <w:tr w:rsidR="005516AB" w:rsidTr="00F032B3">
        <w:trPr>
          <w:trHeight w:val="321"/>
        </w:trPr>
        <w:tc>
          <w:tcPr>
            <w:tcW w:w="4678" w:type="dxa"/>
          </w:tcPr>
          <w:p w:rsidR="005516AB" w:rsidRDefault="005516AB" w:rsidP="00F032B3">
            <w:pPr>
              <w:rPr>
                <w:b/>
              </w:rPr>
            </w:pPr>
            <w:bookmarkStart w:id="0" w:name="_GoBack"/>
            <w:bookmarkEnd w:id="0"/>
            <w:r>
              <w:lastRenderedPageBreak/>
              <w:br w:type="page"/>
            </w:r>
            <w:r>
              <w:rPr>
                <w:b/>
              </w:rPr>
              <w:t>COURSE CONTENT:</w:t>
            </w:r>
          </w:p>
        </w:tc>
        <w:tc>
          <w:tcPr>
            <w:tcW w:w="4678" w:type="dxa"/>
          </w:tcPr>
          <w:p w:rsidR="005516AB" w:rsidRDefault="005516AB" w:rsidP="00F032B3"/>
        </w:tc>
      </w:tr>
      <w:tr w:rsidR="005516AB" w:rsidTr="00F032B3">
        <w:trPr>
          <w:trHeight w:val="3782"/>
        </w:trPr>
        <w:tc>
          <w:tcPr>
            <w:tcW w:w="4678" w:type="dxa"/>
            <w:tcBorders>
              <w:bottom w:val="nil"/>
            </w:tcBorders>
          </w:tcPr>
          <w:p w:rsidR="005516AB" w:rsidRDefault="005516AB" w:rsidP="005516AB">
            <w:pPr>
              <w:pStyle w:val="Contents"/>
              <w:tabs>
                <w:tab w:val="clear" w:pos="720"/>
                <w:tab w:val="left" w:pos="317"/>
              </w:tabs>
              <w:ind w:left="317" w:hanging="317"/>
              <w:rPr>
                <w:noProof/>
              </w:rPr>
            </w:pPr>
            <w:r w:rsidRPr="005516AB">
              <w:rPr>
                <w:rFonts w:ascii="Arial" w:hAnsi="Arial" w:cs="Arial"/>
                <w:b/>
              </w:rPr>
              <w:t xml:space="preserve">1: </w:t>
            </w:r>
            <w:r w:rsidR="00595C29" w:rsidRPr="00595C29">
              <w:rPr>
                <w:rFonts w:ascii="Arial" w:hAnsi="Arial" w:cs="Arial"/>
                <w:b/>
              </w:rPr>
              <w:t>Using Advanced Windows Features</w:t>
            </w:r>
          </w:p>
          <w:p w:rsidR="00595C29" w:rsidRPr="00595C29" w:rsidRDefault="00595C29" w:rsidP="00595C29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595C29">
              <w:rPr>
                <w:rFonts w:ascii="Arial" w:hAnsi="Arial" w:cs="Arial"/>
              </w:rPr>
              <w:t>Customizing the Start Screen</w:t>
            </w:r>
          </w:p>
          <w:p w:rsidR="00595C29" w:rsidRPr="00595C29" w:rsidRDefault="00595C29" w:rsidP="00595C29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595C29">
              <w:rPr>
                <w:rFonts w:ascii="Arial" w:hAnsi="Arial" w:cs="Arial"/>
              </w:rPr>
              <w:t>Accessing the Start Screen</w:t>
            </w:r>
          </w:p>
          <w:p w:rsidR="00595C29" w:rsidRPr="00595C29" w:rsidRDefault="00595C29" w:rsidP="00595C29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595C29">
              <w:rPr>
                <w:rFonts w:ascii="Arial" w:hAnsi="Arial" w:cs="Arial"/>
              </w:rPr>
              <w:t>Zooming in/out of the Start screen</w:t>
            </w:r>
          </w:p>
          <w:p w:rsidR="00595C29" w:rsidRPr="00595C29" w:rsidRDefault="00595C29" w:rsidP="00595C29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595C29">
              <w:rPr>
                <w:rFonts w:ascii="Arial" w:hAnsi="Arial" w:cs="Arial"/>
              </w:rPr>
              <w:t>Moving, sizing, adding and unpinning tiles on Start screen</w:t>
            </w:r>
          </w:p>
          <w:p w:rsidR="00595C29" w:rsidRPr="00595C29" w:rsidRDefault="00595C29" w:rsidP="00595C29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595C29">
              <w:rPr>
                <w:rFonts w:ascii="Arial" w:hAnsi="Arial" w:cs="Arial"/>
              </w:rPr>
              <w:t>Rearranging tiles on Start Screen</w:t>
            </w:r>
          </w:p>
          <w:p w:rsidR="00595C29" w:rsidRPr="00595C29" w:rsidRDefault="00595C29" w:rsidP="00595C29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595C29">
              <w:rPr>
                <w:rFonts w:ascii="Arial" w:hAnsi="Arial" w:cs="Arial"/>
              </w:rPr>
              <w:t>Making a tile smaller or bigger</w:t>
            </w:r>
          </w:p>
          <w:p w:rsidR="00595C29" w:rsidRPr="00595C29" w:rsidRDefault="00595C29" w:rsidP="00595C29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595C29">
              <w:rPr>
                <w:rFonts w:ascii="Arial" w:hAnsi="Arial" w:cs="Arial"/>
              </w:rPr>
              <w:t>Pinning an app/item to Start screen</w:t>
            </w:r>
          </w:p>
          <w:p w:rsidR="00595C29" w:rsidRPr="00595C29" w:rsidRDefault="00595C29" w:rsidP="00595C29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595C29">
              <w:rPr>
                <w:rFonts w:ascii="Arial" w:hAnsi="Arial" w:cs="Arial"/>
              </w:rPr>
              <w:t>Unpinning a program from Start Screen</w:t>
            </w:r>
          </w:p>
          <w:p w:rsidR="00595C29" w:rsidRPr="00595C29" w:rsidRDefault="00595C29" w:rsidP="00595C29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595C29">
              <w:rPr>
                <w:rFonts w:ascii="Arial" w:hAnsi="Arial" w:cs="Arial"/>
              </w:rPr>
              <w:t>Naming a group of tiles</w:t>
            </w:r>
          </w:p>
          <w:p w:rsidR="00595C29" w:rsidRPr="00595C29" w:rsidRDefault="00595C29" w:rsidP="00595C29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595C29">
              <w:rPr>
                <w:rFonts w:ascii="Arial" w:hAnsi="Arial" w:cs="Arial"/>
              </w:rPr>
              <w:t>Working with the Taskbar</w:t>
            </w:r>
          </w:p>
          <w:p w:rsidR="00595C29" w:rsidRPr="00595C29" w:rsidRDefault="00595C29" w:rsidP="00595C29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595C29">
              <w:rPr>
                <w:rFonts w:ascii="Arial" w:hAnsi="Arial" w:cs="Arial"/>
              </w:rPr>
              <w:t>Moving, locking and arranging the Taskbar</w:t>
            </w:r>
          </w:p>
          <w:p w:rsidR="00595C29" w:rsidRPr="00595C29" w:rsidRDefault="00595C29" w:rsidP="00595C29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595C29">
              <w:rPr>
                <w:rFonts w:ascii="Arial" w:hAnsi="Arial" w:cs="Arial"/>
              </w:rPr>
              <w:t>Hiding the Taskbar</w:t>
            </w:r>
          </w:p>
          <w:p w:rsidR="00595C29" w:rsidRPr="00595C29" w:rsidRDefault="00595C29" w:rsidP="00595C29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595C29">
              <w:rPr>
                <w:rFonts w:ascii="Arial" w:hAnsi="Arial" w:cs="Arial"/>
              </w:rPr>
              <w:t>Change how Taskbar buttons appear</w:t>
            </w:r>
          </w:p>
          <w:p w:rsidR="00595C29" w:rsidRPr="00595C29" w:rsidRDefault="00595C29" w:rsidP="00595C29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595C29">
              <w:rPr>
                <w:rFonts w:ascii="Arial" w:hAnsi="Arial" w:cs="Arial"/>
              </w:rPr>
              <w:t>Pin an app to the Taskbar</w:t>
            </w:r>
          </w:p>
          <w:p w:rsidR="00595C29" w:rsidRPr="00595C29" w:rsidRDefault="00595C29" w:rsidP="00595C29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595C29">
              <w:rPr>
                <w:rFonts w:ascii="Arial" w:hAnsi="Arial" w:cs="Arial"/>
              </w:rPr>
              <w:t>Setting the Date and Time</w:t>
            </w:r>
          </w:p>
          <w:p w:rsidR="00595C29" w:rsidRPr="00595C29" w:rsidRDefault="00595C29" w:rsidP="00595C29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595C29">
              <w:rPr>
                <w:rFonts w:ascii="Arial" w:hAnsi="Arial" w:cs="Arial"/>
              </w:rPr>
              <w:t>Customizing the Taskbar Notification Area</w:t>
            </w:r>
          </w:p>
          <w:p w:rsidR="00595C29" w:rsidRPr="00595C29" w:rsidRDefault="00595C29" w:rsidP="00595C29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595C29">
              <w:rPr>
                <w:rFonts w:ascii="Arial" w:hAnsi="Arial" w:cs="Arial"/>
              </w:rPr>
              <w:t>Hiding/viewing an icon in the notification area</w:t>
            </w:r>
          </w:p>
          <w:p w:rsidR="00595C29" w:rsidRPr="00595C29" w:rsidRDefault="00595C29" w:rsidP="00595C29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595C29">
              <w:rPr>
                <w:rFonts w:ascii="Arial" w:hAnsi="Arial" w:cs="Arial"/>
              </w:rPr>
              <w:t>Displaying Additional Clocks</w:t>
            </w:r>
          </w:p>
          <w:p w:rsidR="00595C29" w:rsidRPr="00595C29" w:rsidRDefault="00595C29" w:rsidP="00595C29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595C29">
              <w:rPr>
                <w:rFonts w:ascii="Arial" w:hAnsi="Arial" w:cs="Arial"/>
              </w:rPr>
              <w:t>Setting Accessibility Properties</w:t>
            </w:r>
          </w:p>
          <w:p w:rsidR="00595C29" w:rsidRPr="00595C29" w:rsidRDefault="00595C29" w:rsidP="00595C29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595C29">
              <w:rPr>
                <w:rFonts w:ascii="Arial" w:hAnsi="Arial" w:cs="Arial"/>
              </w:rPr>
              <w:t>Setting features for users with impaired vision</w:t>
            </w:r>
          </w:p>
          <w:p w:rsidR="00595C29" w:rsidRPr="00595C29" w:rsidRDefault="00595C29" w:rsidP="00595C29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595C29">
              <w:rPr>
                <w:rFonts w:ascii="Arial" w:hAnsi="Arial" w:cs="Arial"/>
              </w:rPr>
              <w:t>Setting features for users with impaired mobility</w:t>
            </w:r>
          </w:p>
          <w:p w:rsidR="00595C29" w:rsidRPr="00595C29" w:rsidRDefault="00595C29" w:rsidP="00595C29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595C29">
              <w:rPr>
                <w:rFonts w:ascii="Arial" w:hAnsi="Arial" w:cs="Arial"/>
              </w:rPr>
              <w:t>Using Windows recommended settings</w:t>
            </w:r>
          </w:p>
          <w:p w:rsidR="00595C29" w:rsidRPr="00595C29" w:rsidRDefault="00595C29" w:rsidP="00595C29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595C29">
              <w:rPr>
                <w:rFonts w:ascii="Arial" w:hAnsi="Arial" w:cs="Arial"/>
              </w:rPr>
              <w:t>Working with Filename Extensions</w:t>
            </w:r>
          </w:p>
          <w:p w:rsidR="00595C29" w:rsidRPr="00595C29" w:rsidRDefault="00595C29" w:rsidP="00595C29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595C29">
              <w:rPr>
                <w:rFonts w:ascii="Arial" w:hAnsi="Arial" w:cs="Arial"/>
              </w:rPr>
              <w:t>Displaying and hiding filename extensions</w:t>
            </w:r>
          </w:p>
          <w:p w:rsidR="00595C29" w:rsidRPr="00595C29" w:rsidRDefault="00595C29" w:rsidP="00595C29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595C29">
              <w:rPr>
                <w:rFonts w:ascii="Arial" w:hAnsi="Arial" w:cs="Arial"/>
              </w:rPr>
              <w:t>Setting default applications for file extensions</w:t>
            </w:r>
          </w:p>
          <w:p w:rsidR="005516AB" w:rsidRPr="00855479" w:rsidRDefault="00595C29" w:rsidP="00595C29">
            <w:pPr>
              <w:pStyle w:val="Contents"/>
              <w:ind w:left="317" w:firstLine="0"/>
              <w:rPr>
                <w:smallCaps/>
                <w:noProof/>
              </w:rPr>
            </w:pPr>
            <w:r w:rsidRPr="00595C29">
              <w:rPr>
                <w:rFonts w:ascii="Arial" w:hAnsi="Arial" w:cs="Arial"/>
              </w:rPr>
              <w:t>Assignment</w:t>
            </w:r>
          </w:p>
          <w:p w:rsidR="005516AB" w:rsidRDefault="005516AB" w:rsidP="00F032B3">
            <w:pPr>
              <w:tabs>
                <w:tab w:val="left" w:pos="317"/>
              </w:tabs>
              <w:ind w:left="454"/>
            </w:pPr>
          </w:p>
        </w:tc>
        <w:tc>
          <w:tcPr>
            <w:tcW w:w="4678" w:type="dxa"/>
            <w:tcBorders>
              <w:bottom w:val="nil"/>
            </w:tcBorders>
          </w:tcPr>
          <w:p w:rsidR="005516AB" w:rsidRDefault="005516AB" w:rsidP="005516AB">
            <w:pPr>
              <w:pStyle w:val="Contents"/>
              <w:tabs>
                <w:tab w:val="clear" w:pos="720"/>
                <w:tab w:val="left" w:pos="317"/>
              </w:tabs>
              <w:ind w:left="317" w:hanging="317"/>
              <w:rPr>
                <w:b/>
                <w:noProof/>
              </w:rPr>
            </w:pPr>
            <w:r w:rsidRPr="005516AB">
              <w:rPr>
                <w:rFonts w:ascii="Arial" w:hAnsi="Arial" w:cs="Arial"/>
                <w:b/>
              </w:rPr>
              <w:t xml:space="preserve">2: </w:t>
            </w:r>
            <w:r w:rsidR="00211134" w:rsidRPr="00211134">
              <w:rPr>
                <w:rFonts w:ascii="Arial" w:hAnsi="Arial" w:cs="Arial"/>
                <w:b/>
              </w:rPr>
              <w:t>Printing and Managing Fonts</w:t>
            </w:r>
          </w:p>
          <w:p w:rsidR="00211134" w:rsidRP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Managing Devices and Printers</w:t>
            </w:r>
          </w:p>
          <w:p w:rsidR="00211134" w:rsidRP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Locating your devices and printers</w:t>
            </w:r>
          </w:p>
          <w:p w:rsidR="00211134" w:rsidRP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Setting the default printer</w:t>
            </w:r>
          </w:p>
          <w:p w:rsidR="00211134" w:rsidRP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Adding Printers and Sharing Printers</w:t>
            </w:r>
          </w:p>
          <w:p w:rsidR="00211134" w:rsidRP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Managing the Print Queue</w:t>
            </w:r>
          </w:p>
          <w:p w:rsidR="00211134" w:rsidRP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Displaying a print queue</w:t>
            </w:r>
          </w:p>
          <w:p w:rsidR="00211134" w:rsidRP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Pausing and releasing a print job</w:t>
            </w:r>
          </w:p>
          <w:p w:rsidR="00211134" w:rsidRP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Cancelling a print job</w:t>
            </w:r>
          </w:p>
          <w:p w:rsidR="00211134" w:rsidRP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Creating shortcuts for drag and drop printing</w:t>
            </w:r>
          </w:p>
          <w:p w:rsidR="00211134" w:rsidRP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Using drag and drop to print a document</w:t>
            </w:r>
          </w:p>
          <w:p w:rsidR="00211134" w:rsidRP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Managing Fonts</w:t>
            </w:r>
          </w:p>
          <w:p w:rsidR="00211134" w:rsidRP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Viewing and printing font samples</w:t>
            </w:r>
          </w:p>
          <w:p w:rsidR="00211134" w:rsidRP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Viewing fonts</w:t>
            </w:r>
          </w:p>
          <w:p w:rsidR="00211134" w:rsidRP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Adding and deleting fonts</w:t>
            </w:r>
          </w:p>
          <w:p w:rsidR="005516AB" w:rsidRDefault="00211134" w:rsidP="00211134">
            <w:pPr>
              <w:pStyle w:val="Contents"/>
              <w:ind w:left="317" w:firstLine="0"/>
              <w:rPr>
                <w:b/>
              </w:rPr>
            </w:pPr>
            <w:r w:rsidRPr="00211134">
              <w:rPr>
                <w:rFonts w:ascii="Arial" w:hAnsi="Arial" w:cs="Arial"/>
              </w:rPr>
              <w:t>Assignment</w:t>
            </w:r>
          </w:p>
        </w:tc>
      </w:tr>
      <w:tr w:rsidR="005516AB" w:rsidTr="00F032B3">
        <w:tc>
          <w:tcPr>
            <w:tcW w:w="4678" w:type="dxa"/>
            <w:tcBorders>
              <w:bottom w:val="nil"/>
            </w:tcBorders>
          </w:tcPr>
          <w:p w:rsidR="005516AB" w:rsidRDefault="005516AB" w:rsidP="005516AB">
            <w:pPr>
              <w:pStyle w:val="Contents"/>
              <w:tabs>
                <w:tab w:val="clear" w:pos="720"/>
                <w:tab w:val="left" w:pos="317"/>
              </w:tabs>
              <w:ind w:left="317" w:hanging="317"/>
              <w:rPr>
                <w:b/>
                <w:noProof/>
              </w:rPr>
            </w:pPr>
            <w:r w:rsidRPr="005516AB">
              <w:rPr>
                <w:rFonts w:ascii="Arial" w:hAnsi="Arial" w:cs="Arial"/>
                <w:b/>
              </w:rPr>
              <w:t xml:space="preserve">3: </w:t>
            </w:r>
            <w:r w:rsidR="00211134" w:rsidRPr="00211134">
              <w:rPr>
                <w:rFonts w:ascii="Arial" w:hAnsi="Arial" w:cs="Arial"/>
                <w:b/>
              </w:rPr>
              <w:t>Networks and Sharing</w:t>
            </w:r>
          </w:p>
          <w:p w:rsidR="00211134" w:rsidRP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The Network and Sharing Centre</w:t>
            </w:r>
          </w:p>
          <w:p w:rsidR="00211134" w:rsidRP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Viewing your network</w:t>
            </w:r>
          </w:p>
          <w:p w:rsidR="00211134" w:rsidRP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Identifying your computer on the network</w:t>
            </w:r>
          </w:p>
          <w:p w:rsidR="00211134" w:rsidRP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Determining what is shared on your network</w:t>
            </w:r>
          </w:p>
          <w:p w:rsid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Determining who is on your network</w:t>
            </w:r>
          </w:p>
          <w:p w:rsidR="00211134" w:rsidRP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Sharing your Data</w:t>
            </w:r>
          </w:p>
          <w:p w:rsid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Sharing folders</w:t>
            </w:r>
          </w:p>
          <w:p w:rsidR="00211134" w:rsidRP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Viewing shared files</w:t>
            </w:r>
          </w:p>
          <w:p w:rsidR="00211134" w:rsidRP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Stopping folder sharing</w:t>
            </w:r>
          </w:p>
          <w:p w:rsidR="00211134" w:rsidRP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Mapping and disconnecting a network drive</w:t>
            </w:r>
          </w:p>
          <w:p w:rsidR="005516AB" w:rsidRDefault="00211134" w:rsidP="00211134">
            <w:pPr>
              <w:pStyle w:val="Contents"/>
              <w:ind w:left="317" w:firstLine="0"/>
              <w:rPr>
                <w:b/>
              </w:rPr>
            </w:pPr>
            <w:r w:rsidRPr="00211134">
              <w:rPr>
                <w:rFonts w:ascii="Arial" w:hAnsi="Arial" w:cs="Arial"/>
              </w:rPr>
              <w:t>Assignment</w:t>
            </w:r>
          </w:p>
        </w:tc>
        <w:tc>
          <w:tcPr>
            <w:tcW w:w="4678" w:type="dxa"/>
            <w:tcBorders>
              <w:bottom w:val="nil"/>
            </w:tcBorders>
          </w:tcPr>
          <w:p w:rsidR="005516AB" w:rsidRDefault="005516AB" w:rsidP="005516AB">
            <w:pPr>
              <w:pStyle w:val="Contents"/>
              <w:tabs>
                <w:tab w:val="clear" w:pos="720"/>
                <w:tab w:val="left" w:pos="317"/>
              </w:tabs>
              <w:ind w:left="317" w:hanging="317"/>
              <w:rPr>
                <w:b/>
                <w:noProof/>
              </w:rPr>
            </w:pPr>
            <w:r w:rsidRPr="005516AB">
              <w:rPr>
                <w:rFonts w:ascii="Arial" w:hAnsi="Arial" w:cs="Arial"/>
                <w:b/>
              </w:rPr>
              <w:t xml:space="preserve">4: </w:t>
            </w:r>
            <w:r w:rsidR="00211134" w:rsidRPr="00211134">
              <w:rPr>
                <w:rFonts w:ascii="Arial" w:hAnsi="Arial" w:cs="Arial"/>
                <w:b/>
              </w:rPr>
              <w:t>Using Utilities</w:t>
            </w:r>
          </w:p>
          <w:p w:rsidR="00211134" w:rsidRP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Using Hard Disk Utilities</w:t>
            </w:r>
          </w:p>
          <w:p w:rsidR="00211134" w:rsidRP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Correcting errors with check disk</w:t>
            </w:r>
          </w:p>
          <w:p w:rsidR="00211134" w:rsidRP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Optimising a drive</w:t>
            </w:r>
          </w:p>
          <w:p w:rsidR="00211134" w:rsidRP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System Restoration</w:t>
            </w:r>
          </w:p>
          <w:p w:rsidR="00211134" w:rsidRP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Creating a system restore point</w:t>
            </w:r>
          </w:p>
          <w:p w:rsidR="00211134" w:rsidRP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Restoring your system to a previous state</w:t>
            </w:r>
          </w:p>
          <w:p w:rsidR="00211134" w:rsidRP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File Compression</w:t>
            </w:r>
          </w:p>
          <w:p w:rsidR="00211134" w:rsidRP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NTFS compression versus compressed (zipped) folders</w:t>
            </w:r>
          </w:p>
          <w:p w:rsidR="00211134" w:rsidRP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Compressed (zipped) folders</w:t>
            </w:r>
          </w:p>
          <w:p w:rsidR="00211134" w:rsidRP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Compressing a file or folder on an NTFS drive</w:t>
            </w:r>
          </w:p>
          <w:p w:rsidR="00211134" w:rsidRPr="00211134" w:rsidRDefault="00211134" w:rsidP="00211134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211134">
              <w:rPr>
                <w:rFonts w:ascii="Arial" w:hAnsi="Arial" w:cs="Arial"/>
              </w:rPr>
              <w:t>Compressing (zipping) an folder</w:t>
            </w:r>
          </w:p>
          <w:p w:rsidR="005516AB" w:rsidRDefault="00211134" w:rsidP="00211134">
            <w:pPr>
              <w:pStyle w:val="Contents"/>
              <w:ind w:left="317" w:firstLine="0"/>
              <w:rPr>
                <w:b/>
              </w:rPr>
            </w:pPr>
            <w:r w:rsidRPr="00211134">
              <w:rPr>
                <w:rFonts w:ascii="Arial" w:hAnsi="Arial" w:cs="Arial"/>
              </w:rPr>
              <w:t>Assignment</w:t>
            </w:r>
          </w:p>
        </w:tc>
      </w:tr>
    </w:tbl>
    <w:p w:rsidR="005516AB" w:rsidRDefault="005516AB" w:rsidP="005516AB"/>
    <w:tbl>
      <w:tblPr>
        <w:tblW w:w="9356" w:type="dxa"/>
        <w:tblInd w:w="-459" w:type="dxa"/>
        <w:tblBorders>
          <w:bottom w:val="single" w:sz="4" w:space="0" w:color="auto"/>
        </w:tblBorders>
        <w:tblLayout w:type="fixed"/>
        <w:tblLook w:val="0000"/>
      </w:tblPr>
      <w:tblGrid>
        <w:gridCol w:w="9356"/>
      </w:tblGrid>
      <w:tr w:rsidR="00FD1A9A" w:rsidTr="00AC35D0">
        <w:tc>
          <w:tcPr>
            <w:tcW w:w="9356" w:type="dxa"/>
            <w:tcBorders>
              <w:bottom w:val="nil"/>
            </w:tcBorders>
          </w:tcPr>
          <w:p w:rsidR="00FD1A9A" w:rsidRDefault="00FD1A9A" w:rsidP="005516AB">
            <w:pPr>
              <w:pStyle w:val="Contents"/>
              <w:tabs>
                <w:tab w:val="clear" w:pos="720"/>
                <w:tab w:val="left" w:pos="317"/>
              </w:tabs>
              <w:ind w:left="317" w:hanging="317"/>
              <w:rPr>
                <w:b/>
                <w:noProof/>
              </w:rPr>
            </w:pPr>
            <w:r w:rsidRPr="005516AB">
              <w:rPr>
                <w:rFonts w:ascii="Arial" w:hAnsi="Arial" w:cs="Arial"/>
                <w:b/>
              </w:rPr>
              <w:t>5: Using Colour Effectively</w:t>
            </w:r>
          </w:p>
          <w:p w:rsidR="00FD1A9A" w:rsidRPr="00FD1A9A" w:rsidRDefault="00FD1A9A" w:rsidP="00FD1A9A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D1A9A">
              <w:rPr>
                <w:rFonts w:ascii="Arial" w:hAnsi="Arial" w:cs="Arial"/>
              </w:rPr>
              <w:t>Working with Sounds</w:t>
            </w:r>
          </w:p>
          <w:p w:rsidR="00FD1A9A" w:rsidRPr="00FD1A9A" w:rsidRDefault="00FD1A9A" w:rsidP="00FD1A9A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D1A9A">
              <w:rPr>
                <w:rFonts w:ascii="Arial" w:hAnsi="Arial" w:cs="Arial"/>
              </w:rPr>
              <w:t>Changing the sounds of windows 8</w:t>
            </w:r>
          </w:p>
          <w:p w:rsidR="00FD1A9A" w:rsidRPr="00FD1A9A" w:rsidRDefault="00FD1A9A" w:rsidP="00FD1A9A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D1A9A">
              <w:rPr>
                <w:rFonts w:ascii="Arial" w:hAnsi="Arial" w:cs="Arial"/>
              </w:rPr>
              <w:t>Removing a program from Start screen</w:t>
            </w:r>
          </w:p>
          <w:p w:rsidR="00FD1A9A" w:rsidRPr="00FD1A9A" w:rsidRDefault="00FD1A9A" w:rsidP="00FD1A9A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D1A9A">
              <w:rPr>
                <w:rFonts w:ascii="Arial" w:hAnsi="Arial" w:cs="Arial"/>
              </w:rPr>
              <w:t>Changing sound schemes</w:t>
            </w:r>
          </w:p>
          <w:p w:rsidR="00FD1A9A" w:rsidRPr="00FD1A9A" w:rsidRDefault="00FD1A9A" w:rsidP="00FD1A9A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D1A9A">
              <w:rPr>
                <w:rFonts w:ascii="Arial" w:hAnsi="Arial" w:cs="Arial"/>
              </w:rPr>
              <w:t>Restoring the Windows 8 default sounds</w:t>
            </w:r>
          </w:p>
          <w:p w:rsidR="00FD1A9A" w:rsidRPr="00FD1A9A" w:rsidRDefault="00FD1A9A" w:rsidP="00FD1A9A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D1A9A">
              <w:rPr>
                <w:rFonts w:ascii="Arial" w:hAnsi="Arial" w:cs="Arial"/>
              </w:rPr>
              <w:t>Deleting sound schemes</w:t>
            </w:r>
          </w:p>
          <w:p w:rsidR="00FD1A9A" w:rsidRPr="00FD1A9A" w:rsidRDefault="00FD1A9A" w:rsidP="00FD1A9A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D1A9A">
              <w:rPr>
                <w:rFonts w:ascii="Arial" w:hAnsi="Arial" w:cs="Arial"/>
              </w:rPr>
              <w:t>Working with Windows Media Player</w:t>
            </w:r>
          </w:p>
          <w:p w:rsidR="00FD1A9A" w:rsidRPr="00FD1A9A" w:rsidRDefault="00FD1A9A" w:rsidP="00FD1A9A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D1A9A">
              <w:rPr>
                <w:rFonts w:ascii="Arial" w:hAnsi="Arial" w:cs="Arial"/>
              </w:rPr>
              <w:t>Parts of Windows Media Player</w:t>
            </w:r>
          </w:p>
          <w:p w:rsidR="00FD1A9A" w:rsidRPr="00FD1A9A" w:rsidRDefault="00FD1A9A" w:rsidP="00FD1A9A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D1A9A">
              <w:rPr>
                <w:rFonts w:ascii="Arial" w:hAnsi="Arial" w:cs="Arial"/>
              </w:rPr>
              <w:t>Working with Audio Files</w:t>
            </w:r>
          </w:p>
          <w:p w:rsidR="00FD1A9A" w:rsidRPr="00FD1A9A" w:rsidRDefault="00FD1A9A" w:rsidP="00FD1A9A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D1A9A">
              <w:rPr>
                <w:rFonts w:ascii="Arial" w:hAnsi="Arial" w:cs="Arial"/>
              </w:rPr>
              <w:t>Playing Audio files</w:t>
            </w:r>
          </w:p>
          <w:p w:rsidR="00FD1A9A" w:rsidRPr="00FD1A9A" w:rsidRDefault="00FD1A9A" w:rsidP="00FD1A9A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D1A9A">
              <w:rPr>
                <w:rFonts w:ascii="Arial" w:hAnsi="Arial" w:cs="Arial"/>
              </w:rPr>
              <w:t>Embedding files</w:t>
            </w:r>
          </w:p>
          <w:p w:rsidR="00FD1A9A" w:rsidRPr="00FD1A9A" w:rsidRDefault="00FD1A9A" w:rsidP="00FD1A9A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D1A9A">
              <w:rPr>
                <w:rFonts w:ascii="Arial" w:hAnsi="Arial" w:cs="Arial"/>
              </w:rPr>
              <w:t>Working with Video Files</w:t>
            </w:r>
          </w:p>
          <w:p w:rsidR="00FD1A9A" w:rsidRDefault="00FD1A9A" w:rsidP="00FD1A9A">
            <w:pPr>
              <w:pStyle w:val="Contents"/>
              <w:ind w:left="317" w:firstLine="0"/>
              <w:rPr>
                <w:rFonts w:ascii="Arial" w:hAnsi="Arial" w:cs="Arial"/>
              </w:rPr>
            </w:pPr>
            <w:r w:rsidRPr="00FD1A9A">
              <w:rPr>
                <w:rFonts w:ascii="Arial" w:hAnsi="Arial" w:cs="Arial"/>
              </w:rPr>
              <w:t>Playing Video files</w:t>
            </w:r>
          </w:p>
          <w:p w:rsidR="00FD1A9A" w:rsidRDefault="00FD1A9A" w:rsidP="005B3922">
            <w:pPr>
              <w:pStyle w:val="Contents"/>
              <w:ind w:left="317" w:firstLine="0"/>
              <w:rPr>
                <w:b/>
              </w:rPr>
            </w:pPr>
            <w:r w:rsidRPr="00FD1A9A">
              <w:rPr>
                <w:rFonts w:ascii="Arial" w:hAnsi="Arial" w:cs="Arial"/>
              </w:rPr>
              <w:t>Embedding a Video clip</w:t>
            </w:r>
            <w:r w:rsidR="005B3922">
              <w:rPr>
                <w:rFonts w:ascii="Arial" w:hAnsi="Arial" w:cs="Arial"/>
              </w:rPr>
              <w:br/>
            </w:r>
            <w:r w:rsidRPr="00FD1A9A">
              <w:rPr>
                <w:rFonts w:ascii="Arial" w:hAnsi="Arial" w:cs="Arial"/>
              </w:rPr>
              <w:t>Assignment</w:t>
            </w:r>
          </w:p>
        </w:tc>
      </w:tr>
    </w:tbl>
    <w:p w:rsidR="00595C29" w:rsidRDefault="00595C29">
      <w:pPr>
        <w:rPr>
          <w:rFonts w:ascii="Times New Roman" w:hAnsi="Times New Roman"/>
          <w:sz w:val="24"/>
          <w:szCs w:val="24"/>
          <w:lang w:val="en-US" w:eastAsia="en-GB" w:bidi="ar-SA"/>
        </w:rPr>
      </w:pPr>
    </w:p>
    <w:sectPr w:rsidR="00595C29" w:rsidSect="005B3922">
      <w:footerReference w:type="default" r:id="rId7"/>
      <w:pgSz w:w="11907" w:h="16840" w:code="9"/>
      <w:pgMar w:top="851" w:right="1440" w:bottom="720" w:left="1440" w:header="709" w:footer="529" w:gutter="0"/>
      <w:paperSrc w:first="15" w:other="1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BAE" w:rsidRDefault="00AD0BAE">
      <w:r>
        <w:separator/>
      </w:r>
    </w:p>
  </w:endnote>
  <w:endnote w:type="continuationSeparator" w:id="0">
    <w:p w:rsidR="00AD0BAE" w:rsidRDefault="00AD0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Frutiger 45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ill Sans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D64" w:rsidRDefault="003848E5">
    <w:pPr>
      <w:pBdr>
        <w:top w:val="double" w:sz="12" w:space="1" w:color="auto"/>
      </w:pBdr>
    </w:pPr>
    <w:fldSimple w:instr=" TITLE  \* MERGEFORMAT ">
      <w:r w:rsidR="00F5424B">
        <w:t>Course Specification</w:t>
      </w:r>
    </w:fldSimple>
    <w:r w:rsidR="00746D64">
      <w:t xml:space="preserve"> </w:t>
    </w:r>
    <w:r w:rsidR="00746D64">
      <w:rPr>
        <w:sz w:val="16"/>
      </w:rPr>
      <w:t xml:space="preserve">(Created/modified </w:t>
    </w:r>
    <w:r>
      <w:rPr>
        <w:sz w:val="16"/>
      </w:rPr>
      <w:fldChar w:fldCharType="begin"/>
    </w:r>
    <w:r w:rsidR="00746D64">
      <w:rPr>
        <w:sz w:val="16"/>
      </w:rPr>
      <w:instrText xml:space="preserve"> DATE  \l </w:instrText>
    </w:r>
    <w:r>
      <w:rPr>
        <w:sz w:val="16"/>
      </w:rPr>
      <w:fldChar w:fldCharType="separate"/>
    </w:r>
    <w:r w:rsidR="00D9323F">
      <w:rPr>
        <w:noProof/>
        <w:sz w:val="16"/>
        <w:lang w:val="en-US"/>
      </w:rPr>
      <w:t>08/05/2013</w:t>
    </w:r>
    <w:r>
      <w:rPr>
        <w:sz w:val="16"/>
      </w:rPr>
      <w:fldChar w:fldCharType="end"/>
    </w:r>
    <w:r w:rsidR="00746D64">
      <w:rPr>
        <w:sz w:val="16"/>
      </w:rPr>
      <w:t>)</w:t>
    </w:r>
    <w:r w:rsidR="00746D64">
      <w:t xml:space="preserve"> </w:t>
    </w:r>
  </w:p>
  <w:p w:rsidR="00746D64" w:rsidRDefault="007A148F" w:rsidP="007A148F">
    <w:pPr>
      <w:tabs>
        <w:tab w:val="right" w:pos="8931"/>
      </w:tabs>
    </w:pPr>
    <w:r>
      <w:tab/>
    </w:r>
    <w:r w:rsidR="00746D64">
      <w:t xml:space="preserve">Page </w:t>
    </w:r>
    <w:r w:rsidR="003848E5">
      <w:fldChar w:fldCharType="begin"/>
    </w:r>
    <w:r w:rsidR="00746D64">
      <w:instrText xml:space="preserve"> PAGE </w:instrText>
    </w:r>
    <w:r w:rsidR="003848E5">
      <w:fldChar w:fldCharType="separate"/>
    </w:r>
    <w:r w:rsidR="005B3922">
      <w:rPr>
        <w:noProof/>
      </w:rPr>
      <w:t>2</w:t>
    </w:r>
    <w:r w:rsidR="003848E5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BAE" w:rsidRDefault="00AD0BAE">
      <w:r>
        <w:separator/>
      </w:r>
    </w:p>
  </w:footnote>
  <w:footnote w:type="continuationSeparator" w:id="0">
    <w:p w:rsidR="00AD0BAE" w:rsidRDefault="00AD0B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>
    <w:nsid w:val="0432264A"/>
    <w:multiLevelType w:val="hybridMultilevel"/>
    <w:tmpl w:val="46B63F02"/>
    <w:lvl w:ilvl="0" w:tplc="EC507A76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F83DCB"/>
    <w:multiLevelType w:val="hybridMultilevel"/>
    <w:tmpl w:val="AD646E3E"/>
    <w:lvl w:ilvl="0" w:tplc="EC507A76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310AEE"/>
    <w:multiLevelType w:val="hybridMultilevel"/>
    <w:tmpl w:val="1ECA7150"/>
    <w:lvl w:ilvl="0" w:tplc="EC507A76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AA0B39"/>
    <w:multiLevelType w:val="singleLevel"/>
    <w:tmpl w:val="EC507A76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5">
    <w:nsid w:val="14EE34DB"/>
    <w:multiLevelType w:val="singleLevel"/>
    <w:tmpl w:val="EC507A76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6">
    <w:nsid w:val="217C53A6"/>
    <w:multiLevelType w:val="singleLevel"/>
    <w:tmpl w:val="A350A49C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7">
    <w:nsid w:val="22B53EB6"/>
    <w:multiLevelType w:val="singleLevel"/>
    <w:tmpl w:val="1DC43594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8">
    <w:nsid w:val="2A897A3E"/>
    <w:multiLevelType w:val="singleLevel"/>
    <w:tmpl w:val="06D22188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9">
    <w:nsid w:val="2B6330B3"/>
    <w:multiLevelType w:val="singleLevel"/>
    <w:tmpl w:val="A350A49C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10">
    <w:nsid w:val="310A0B2E"/>
    <w:multiLevelType w:val="hybridMultilevel"/>
    <w:tmpl w:val="153E3B50"/>
    <w:lvl w:ilvl="0" w:tplc="EC507A76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B111A1"/>
    <w:multiLevelType w:val="hybridMultilevel"/>
    <w:tmpl w:val="F2C87B6C"/>
    <w:lvl w:ilvl="0" w:tplc="EC507A76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9B1523"/>
    <w:multiLevelType w:val="hybridMultilevel"/>
    <w:tmpl w:val="06D22188"/>
    <w:lvl w:ilvl="0" w:tplc="B4A0F0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592FA1"/>
    <w:multiLevelType w:val="singleLevel"/>
    <w:tmpl w:val="1DC43594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14">
    <w:nsid w:val="407A466C"/>
    <w:multiLevelType w:val="hybridMultilevel"/>
    <w:tmpl w:val="C576FA14"/>
    <w:lvl w:ilvl="0" w:tplc="EC507A76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264242"/>
    <w:multiLevelType w:val="hybridMultilevel"/>
    <w:tmpl w:val="2578CA8A"/>
    <w:lvl w:ilvl="0" w:tplc="EC507A76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DCD6A64"/>
    <w:multiLevelType w:val="singleLevel"/>
    <w:tmpl w:val="A350A49C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17">
    <w:nsid w:val="531225CE"/>
    <w:multiLevelType w:val="singleLevel"/>
    <w:tmpl w:val="1DC43594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18">
    <w:nsid w:val="56F1318A"/>
    <w:multiLevelType w:val="hybridMultilevel"/>
    <w:tmpl w:val="68B2DF92"/>
    <w:lvl w:ilvl="0" w:tplc="EC507A76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EEE1B54"/>
    <w:multiLevelType w:val="hybridMultilevel"/>
    <w:tmpl w:val="2E1A2372"/>
    <w:lvl w:ilvl="0" w:tplc="EC507A76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09D38B9"/>
    <w:multiLevelType w:val="singleLevel"/>
    <w:tmpl w:val="A350A49C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21">
    <w:nsid w:val="62CE41A8"/>
    <w:multiLevelType w:val="singleLevel"/>
    <w:tmpl w:val="06D22188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22">
    <w:nsid w:val="661757CD"/>
    <w:multiLevelType w:val="singleLevel"/>
    <w:tmpl w:val="4C56D7F2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23">
    <w:nsid w:val="6CFE1B46"/>
    <w:multiLevelType w:val="singleLevel"/>
    <w:tmpl w:val="EC507A76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24">
    <w:nsid w:val="6D6047E6"/>
    <w:multiLevelType w:val="singleLevel"/>
    <w:tmpl w:val="4C56D7F2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25">
    <w:nsid w:val="737B7BFB"/>
    <w:multiLevelType w:val="hybridMultilevel"/>
    <w:tmpl w:val="2FC632C4"/>
    <w:lvl w:ilvl="0" w:tplc="EC507A76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D41BAC"/>
    <w:multiLevelType w:val="singleLevel"/>
    <w:tmpl w:val="4C56D7F2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27">
    <w:nsid w:val="79BD094D"/>
    <w:multiLevelType w:val="singleLevel"/>
    <w:tmpl w:val="4C56D7F2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28">
    <w:nsid w:val="7BEE1F48"/>
    <w:multiLevelType w:val="singleLevel"/>
    <w:tmpl w:val="06D22188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num w:numId="1">
    <w:abstractNumId w:val="0"/>
  </w:num>
  <w:num w:numId="2">
    <w:abstractNumId w:val="17"/>
  </w:num>
  <w:num w:numId="3">
    <w:abstractNumId w:val="7"/>
  </w:num>
  <w:num w:numId="4">
    <w:abstractNumId w:val="13"/>
  </w:num>
  <w:num w:numId="5">
    <w:abstractNumId w:val="24"/>
  </w:num>
  <w:num w:numId="6">
    <w:abstractNumId w:val="22"/>
  </w:num>
  <w:num w:numId="7">
    <w:abstractNumId w:val="26"/>
  </w:num>
  <w:num w:numId="8">
    <w:abstractNumId w:val="27"/>
  </w:num>
  <w:num w:numId="9">
    <w:abstractNumId w:val="6"/>
  </w:num>
  <w:num w:numId="10">
    <w:abstractNumId w:val="16"/>
  </w:num>
  <w:num w:numId="11">
    <w:abstractNumId w:val="9"/>
  </w:num>
  <w:num w:numId="12">
    <w:abstractNumId w:val="20"/>
  </w:num>
  <w:num w:numId="13">
    <w:abstractNumId w:val="23"/>
  </w:num>
  <w:num w:numId="14">
    <w:abstractNumId w:val="4"/>
  </w:num>
  <w:num w:numId="15">
    <w:abstractNumId w:val="5"/>
  </w:num>
  <w:num w:numId="16">
    <w:abstractNumId w:val="3"/>
  </w:num>
  <w:num w:numId="17">
    <w:abstractNumId w:val="14"/>
  </w:num>
  <w:num w:numId="18">
    <w:abstractNumId w:val="19"/>
  </w:num>
  <w:num w:numId="19">
    <w:abstractNumId w:val="2"/>
  </w:num>
  <w:num w:numId="20">
    <w:abstractNumId w:val="10"/>
  </w:num>
  <w:num w:numId="21">
    <w:abstractNumId w:val="25"/>
  </w:num>
  <w:num w:numId="22">
    <w:abstractNumId w:val="1"/>
  </w:num>
  <w:num w:numId="23">
    <w:abstractNumId w:val="11"/>
  </w:num>
  <w:num w:numId="24">
    <w:abstractNumId w:val="15"/>
  </w:num>
  <w:num w:numId="25">
    <w:abstractNumId w:val="18"/>
  </w:num>
  <w:num w:numId="26">
    <w:abstractNumId w:val="12"/>
  </w:num>
  <w:num w:numId="27">
    <w:abstractNumId w:val="12"/>
    <w:lvlOverride w:ilvl="0">
      <w:startOverride w:val="1"/>
    </w:lvlOverride>
  </w:num>
  <w:num w:numId="28">
    <w:abstractNumId w:val="12"/>
    <w:lvlOverride w:ilvl="0">
      <w:startOverride w:val="1"/>
    </w:lvlOverride>
  </w:num>
  <w:num w:numId="29">
    <w:abstractNumId w:val="12"/>
    <w:lvlOverride w:ilvl="0">
      <w:startOverride w:val="1"/>
    </w:lvlOverride>
  </w:num>
  <w:num w:numId="30">
    <w:abstractNumId w:val="12"/>
    <w:lvlOverride w:ilvl="0">
      <w:startOverride w:val="1"/>
    </w:lvlOverride>
  </w:num>
  <w:num w:numId="31">
    <w:abstractNumId w:val="12"/>
    <w:lvlOverride w:ilvl="0">
      <w:startOverride w:val="1"/>
    </w:lvlOverride>
  </w:num>
  <w:num w:numId="32">
    <w:abstractNumId w:val="28"/>
  </w:num>
  <w:num w:numId="33">
    <w:abstractNumId w:val="21"/>
  </w:num>
  <w:num w:numId="3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linkStyle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3271"/>
    <w:rsid w:val="00047EDD"/>
    <w:rsid w:val="000D7472"/>
    <w:rsid w:val="000E74B1"/>
    <w:rsid w:val="0012069A"/>
    <w:rsid w:val="00211134"/>
    <w:rsid w:val="002469FE"/>
    <w:rsid w:val="002C3271"/>
    <w:rsid w:val="002D3DE5"/>
    <w:rsid w:val="002E62AD"/>
    <w:rsid w:val="00332BE4"/>
    <w:rsid w:val="003848E5"/>
    <w:rsid w:val="00393FAF"/>
    <w:rsid w:val="005516AB"/>
    <w:rsid w:val="005546E6"/>
    <w:rsid w:val="00561AD6"/>
    <w:rsid w:val="00573D97"/>
    <w:rsid w:val="00574A31"/>
    <w:rsid w:val="00595C29"/>
    <w:rsid w:val="005A1B29"/>
    <w:rsid w:val="005B3922"/>
    <w:rsid w:val="00602215"/>
    <w:rsid w:val="00651F83"/>
    <w:rsid w:val="00685799"/>
    <w:rsid w:val="00687EDD"/>
    <w:rsid w:val="00691508"/>
    <w:rsid w:val="006C06D5"/>
    <w:rsid w:val="007331D1"/>
    <w:rsid w:val="00746D64"/>
    <w:rsid w:val="007A148F"/>
    <w:rsid w:val="00933E8A"/>
    <w:rsid w:val="009A76E1"/>
    <w:rsid w:val="00A12AAE"/>
    <w:rsid w:val="00A46750"/>
    <w:rsid w:val="00A53B3E"/>
    <w:rsid w:val="00A54397"/>
    <w:rsid w:val="00A64C55"/>
    <w:rsid w:val="00AA2582"/>
    <w:rsid w:val="00AD0BAE"/>
    <w:rsid w:val="00B05F99"/>
    <w:rsid w:val="00B10110"/>
    <w:rsid w:val="00B47382"/>
    <w:rsid w:val="00B615E0"/>
    <w:rsid w:val="00C27606"/>
    <w:rsid w:val="00D60FDF"/>
    <w:rsid w:val="00D9323F"/>
    <w:rsid w:val="00DD0732"/>
    <w:rsid w:val="00E21508"/>
    <w:rsid w:val="00E2527F"/>
    <w:rsid w:val="00E27E6E"/>
    <w:rsid w:val="00E4409A"/>
    <w:rsid w:val="00E607F5"/>
    <w:rsid w:val="00E65B36"/>
    <w:rsid w:val="00E87F8C"/>
    <w:rsid w:val="00EC2C82"/>
    <w:rsid w:val="00F37F49"/>
    <w:rsid w:val="00F5424B"/>
    <w:rsid w:val="00F61BFD"/>
    <w:rsid w:val="00F94926"/>
    <w:rsid w:val="00FB29E5"/>
    <w:rsid w:val="00FD1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8E5"/>
    <w:rPr>
      <w:rFonts w:ascii="Arial" w:hAnsi="Arial"/>
      <w:lang w:eastAsia="en-US" w:bidi="he-IL"/>
    </w:rPr>
  </w:style>
  <w:style w:type="paragraph" w:styleId="Heading1">
    <w:name w:val="heading 1"/>
    <w:basedOn w:val="Normal"/>
    <w:next w:val="Normal"/>
    <w:qFormat/>
    <w:rsid w:val="003848E5"/>
    <w:pPr>
      <w:keepNext/>
      <w:numPr>
        <w:numId w:val="1"/>
      </w:num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auto" w:fill="auto"/>
      <w:spacing w:after="24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rsid w:val="003848E5"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rsid w:val="003848E5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3848E5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3848E5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3848E5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848E5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3848E5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3848E5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ents">
    <w:name w:val="Contents"/>
    <w:basedOn w:val="Normal"/>
    <w:rsid w:val="003848E5"/>
    <w:pPr>
      <w:tabs>
        <w:tab w:val="left" w:pos="720"/>
        <w:tab w:val="left" w:pos="1080"/>
        <w:tab w:val="right" w:pos="7920"/>
      </w:tabs>
      <w:ind w:left="720" w:hanging="720"/>
    </w:pPr>
    <w:rPr>
      <w:rFonts w:ascii="Times New Roman" w:hAnsi="Times New Roman"/>
    </w:rPr>
  </w:style>
  <w:style w:type="paragraph" w:styleId="Header">
    <w:name w:val="header"/>
    <w:basedOn w:val="Normal"/>
    <w:rsid w:val="003848E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848E5"/>
    <w:pPr>
      <w:tabs>
        <w:tab w:val="center" w:pos="4153"/>
        <w:tab w:val="right" w:pos="8306"/>
      </w:tabs>
    </w:pPr>
  </w:style>
  <w:style w:type="paragraph" w:customStyle="1" w:styleId="cont-bold">
    <w:name w:val="cont-bold"/>
    <w:basedOn w:val="Contents"/>
    <w:rsid w:val="003848E5"/>
    <w:pPr>
      <w:tabs>
        <w:tab w:val="clear" w:pos="1080"/>
        <w:tab w:val="center" w:pos="7920"/>
      </w:tabs>
      <w:spacing w:before="120" w:after="120"/>
      <w:ind w:left="0" w:firstLine="0"/>
    </w:pPr>
    <w:rPr>
      <w:b/>
      <w:sz w:val="22"/>
    </w:rPr>
  </w:style>
  <w:style w:type="paragraph" w:styleId="BodyTextIndent">
    <w:name w:val="Body Text Indent"/>
    <w:basedOn w:val="Normal"/>
    <w:rsid w:val="003848E5"/>
    <w:pPr>
      <w:tabs>
        <w:tab w:val="left" w:pos="601"/>
      </w:tabs>
      <w:ind w:left="454"/>
    </w:pPr>
  </w:style>
  <w:style w:type="paragraph" w:styleId="TOC1">
    <w:name w:val="toc 1"/>
    <w:basedOn w:val="Normal"/>
    <w:next w:val="Normal"/>
    <w:autoRedefine/>
    <w:semiHidden/>
    <w:rsid w:val="0012069A"/>
    <w:rPr>
      <w:rFonts w:ascii="Frutiger 45 Light" w:hAnsi="Frutiger 45 Light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9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9FE"/>
    <w:rPr>
      <w:rFonts w:ascii="Tahoma" w:hAnsi="Tahoma" w:cs="Tahoma"/>
      <w:sz w:val="16"/>
      <w:szCs w:val="16"/>
      <w:lang w:val="en-GB" w:bidi="he-IL"/>
    </w:rPr>
  </w:style>
  <w:style w:type="character" w:styleId="CommentReference">
    <w:name w:val="annotation reference"/>
    <w:semiHidden/>
    <w:rsid w:val="002469FE"/>
    <w:rPr>
      <w:sz w:val="16"/>
      <w:szCs w:val="16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6C06D5"/>
    <w:pPr>
      <w:ind w:left="200"/>
    </w:pPr>
  </w:style>
  <w:style w:type="paragraph" w:customStyle="1" w:styleId="MainCourseTitle">
    <w:name w:val="Main Course Title"/>
    <w:basedOn w:val="Normal"/>
    <w:rsid w:val="00933E8A"/>
    <w:pPr>
      <w:jc w:val="center"/>
    </w:pPr>
    <w:rPr>
      <w:rFonts w:ascii="Gill Sans" w:hAnsi="Gill Sans"/>
      <w:sz w:val="52"/>
    </w:rPr>
  </w:style>
  <w:style w:type="paragraph" w:customStyle="1" w:styleId="MainCourseTitle-Days">
    <w:name w:val="Main Course Title - Days"/>
    <w:basedOn w:val="Normal"/>
    <w:rsid w:val="00933E8A"/>
    <w:pPr>
      <w:jc w:val="center"/>
    </w:pPr>
    <w:rPr>
      <w:rFonts w:ascii="Gill Sans" w:hAnsi="Gill Sans"/>
      <w:b/>
      <w:bCs/>
      <w:sz w:val="52"/>
    </w:rPr>
  </w:style>
  <w:style w:type="paragraph" w:customStyle="1" w:styleId="TOCHead">
    <w:name w:val="TOC Head"/>
    <w:basedOn w:val="Heading1"/>
    <w:rsid w:val="00933E8A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60"/>
      <w:jc w:val="center"/>
    </w:pPr>
    <w:rPr>
      <w:rFonts w:ascii="Gill Sans" w:hAnsi="Gill Sans"/>
      <w:b w:val="0"/>
      <w:sz w:val="44"/>
    </w:rPr>
  </w:style>
  <w:style w:type="paragraph" w:customStyle="1" w:styleId="NameofCourse">
    <w:name w:val="Name of Course"/>
    <w:basedOn w:val="Normal"/>
    <w:rsid w:val="00933E8A"/>
    <w:pPr>
      <w:jc w:val="center"/>
    </w:pPr>
    <w:rPr>
      <w:rFonts w:ascii="Gill Sans" w:hAnsi="Gill Sans"/>
      <w:sz w:val="36"/>
    </w:rPr>
  </w:style>
  <w:style w:type="paragraph" w:styleId="ListParagraph">
    <w:name w:val="List Paragraph"/>
    <w:basedOn w:val="Normal"/>
    <w:uiPriority w:val="34"/>
    <w:qFormat/>
    <w:rsid w:val="009A76E1"/>
    <w:pPr>
      <w:ind w:left="720"/>
      <w:contextualSpacing/>
    </w:pPr>
  </w:style>
  <w:style w:type="paragraph" w:customStyle="1" w:styleId="ManualNormal">
    <w:name w:val="ManualNormal"/>
    <w:autoRedefine/>
    <w:rsid w:val="005546E6"/>
    <w:pPr>
      <w:autoSpaceDE w:val="0"/>
      <w:autoSpaceDN w:val="0"/>
      <w:adjustRightInd w:val="0"/>
      <w:spacing w:after="240"/>
      <w:jc w:val="both"/>
    </w:pPr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lang w:eastAsia="en-US" w:bidi="he-IL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auto" w:fill="auto"/>
      <w:spacing w:after="24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ents">
    <w:name w:val="Contents"/>
    <w:basedOn w:val="Normal"/>
    <w:pPr>
      <w:tabs>
        <w:tab w:val="left" w:pos="720"/>
        <w:tab w:val="left" w:pos="1080"/>
        <w:tab w:val="right" w:pos="7920"/>
      </w:tabs>
      <w:ind w:left="720" w:hanging="720"/>
    </w:pPr>
    <w:rPr>
      <w:rFonts w:ascii="Times New Roman" w:hAnsi="Times New Roman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cont-bold">
    <w:name w:val="cont-bold"/>
    <w:basedOn w:val="Contents"/>
    <w:pPr>
      <w:tabs>
        <w:tab w:val="clear" w:pos="1080"/>
        <w:tab w:val="center" w:pos="7920"/>
      </w:tabs>
      <w:spacing w:before="120" w:after="120"/>
      <w:ind w:left="0" w:firstLine="0"/>
    </w:pPr>
    <w:rPr>
      <w:b/>
      <w:sz w:val="22"/>
    </w:rPr>
  </w:style>
  <w:style w:type="paragraph" w:styleId="BodyTextIndent">
    <w:name w:val="Body Text Indent"/>
    <w:basedOn w:val="Normal"/>
    <w:pPr>
      <w:tabs>
        <w:tab w:val="left" w:pos="601"/>
      </w:tabs>
      <w:ind w:left="454"/>
    </w:pPr>
  </w:style>
  <w:style w:type="paragraph" w:styleId="TOC1">
    <w:name w:val="toc 1"/>
    <w:basedOn w:val="Normal"/>
    <w:next w:val="Normal"/>
    <w:autoRedefine/>
    <w:semiHidden/>
    <w:rsid w:val="0012069A"/>
    <w:rPr>
      <w:rFonts w:ascii="Frutiger 45 Light" w:hAnsi="Frutiger 45 Light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9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9FE"/>
    <w:rPr>
      <w:rFonts w:ascii="Tahoma" w:hAnsi="Tahoma" w:cs="Tahoma"/>
      <w:sz w:val="16"/>
      <w:szCs w:val="16"/>
      <w:lang w:val="en-GB" w:bidi="he-IL"/>
    </w:rPr>
  </w:style>
  <w:style w:type="character" w:styleId="CommentReference">
    <w:name w:val="annotation reference"/>
    <w:semiHidden/>
    <w:rsid w:val="002469FE"/>
    <w:rPr>
      <w:sz w:val="16"/>
      <w:szCs w:val="16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6C06D5"/>
    <w:pPr>
      <w:ind w:left="200"/>
    </w:pPr>
  </w:style>
  <w:style w:type="paragraph" w:customStyle="1" w:styleId="MainCourseTitle">
    <w:name w:val="Main Course Title"/>
    <w:basedOn w:val="Normal"/>
    <w:rsid w:val="00933E8A"/>
    <w:pPr>
      <w:jc w:val="center"/>
    </w:pPr>
    <w:rPr>
      <w:rFonts w:ascii="Gill Sans" w:hAnsi="Gill Sans"/>
      <w:sz w:val="52"/>
    </w:rPr>
  </w:style>
  <w:style w:type="paragraph" w:customStyle="1" w:styleId="MainCourseTitle-Days">
    <w:name w:val="Main Course Title - Days"/>
    <w:basedOn w:val="Normal"/>
    <w:rsid w:val="00933E8A"/>
    <w:pPr>
      <w:jc w:val="center"/>
    </w:pPr>
    <w:rPr>
      <w:rFonts w:ascii="Gill Sans" w:hAnsi="Gill Sans"/>
      <w:b/>
      <w:bCs/>
      <w:sz w:val="52"/>
    </w:rPr>
  </w:style>
  <w:style w:type="paragraph" w:customStyle="1" w:styleId="TOCHead">
    <w:name w:val="TOC Head"/>
    <w:basedOn w:val="Heading1"/>
    <w:rsid w:val="00933E8A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60"/>
      <w:jc w:val="center"/>
    </w:pPr>
    <w:rPr>
      <w:rFonts w:ascii="Gill Sans" w:hAnsi="Gill Sans"/>
      <w:b w:val="0"/>
      <w:sz w:val="44"/>
    </w:rPr>
  </w:style>
  <w:style w:type="paragraph" w:customStyle="1" w:styleId="NameofCourse">
    <w:name w:val="Name of Course"/>
    <w:basedOn w:val="Normal"/>
    <w:rsid w:val="00933E8A"/>
    <w:pPr>
      <w:jc w:val="center"/>
    </w:pPr>
    <w:rPr>
      <w:rFonts w:ascii="Gill Sans" w:hAnsi="Gill Sans"/>
      <w:sz w:val="36"/>
    </w:rPr>
  </w:style>
  <w:style w:type="paragraph" w:styleId="ListParagraph">
    <w:name w:val="List Paragraph"/>
    <w:basedOn w:val="Normal"/>
    <w:uiPriority w:val="34"/>
    <w:qFormat/>
    <w:rsid w:val="009A76E1"/>
    <w:pPr>
      <w:ind w:left="720"/>
      <w:contextualSpacing/>
    </w:pPr>
  </w:style>
  <w:style w:type="paragraph" w:customStyle="1" w:styleId="ManualNormal">
    <w:name w:val="ManualNormal"/>
    <w:autoRedefine/>
    <w:rsid w:val="005546E6"/>
    <w:pPr>
      <w:autoSpaceDE w:val="0"/>
      <w:autoSpaceDN w:val="0"/>
      <w:adjustRightInd w:val="0"/>
      <w:spacing w:after="240"/>
      <w:jc w:val="both"/>
    </w:pPr>
    <w:rPr>
      <w:rFonts w:ascii="Arial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imary%20Data\Sell%20PD\Resources\Course%20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Course Spec.dot</Template>
  <TotalTime>33</TotalTime>
  <Pages>2</Pages>
  <Words>492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Course Specification</vt:lpstr>
    </vt:vector>
  </TitlesOfParts>
  <Company>CoursewareCo;</Company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</dc:title>
  <dc:subject>Windows 8, End User. Introduction</dc:subject>
  <dc:creator>CoursewareCo</dc:creator>
  <cp:keywords>One-Day</cp:keywords>
  <cp:lastModifiedBy>Williams</cp:lastModifiedBy>
  <cp:revision>19</cp:revision>
  <cp:lastPrinted>2013-02-06T11:42:00Z</cp:lastPrinted>
  <dcterms:created xsi:type="dcterms:W3CDTF">2013-02-06T11:41:00Z</dcterms:created>
  <dcterms:modified xsi:type="dcterms:W3CDTF">2013-05-08T12:47:00Z</dcterms:modified>
</cp:coreProperties>
</file>